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BB7" w:rsidRDefault="00FE6BB7" w:rsidP="00FE6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BACON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FE6BB7" w:rsidRDefault="00FE6BB7" w:rsidP="00FE6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:rsidR="00FE6BB7" w:rsidRDefault="00FE6BB7" w:rsidP="00FE6BB7">
      <w:pPr>
        <w:rPr>
          <w:rFonts w:ascii="Times New Roman" w:hAnsi="Times New Roman" w:cs="Times New Roman"/>
        </w:rPr>
      </w:pPr>
    </w:p>
    <w:p w:rsidR="00FE6BB7" w:rsidRDefault="00FE6BB7" w:rsidP="00FE6BB7">
      <w:pPr>
        <w:rPr>
          <w:rFonts w:ascii="Times New Roman" w:hAnsi="Times New Roman" w:cs="Times New Roman"/>
        </w:rPr>
      </w:pPr>
    </w:p>
    <w:p w:rsidR="00FE6BB7" w:rsidRDefault="00FE6BB7" w:rsidP="00FE6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Robert Thorn of Long Stratton, </w:t>
      </w:r>
    </w:p>
    <w:p w:rsidR="00FE6BB7" w:rsidRDefault="00FE6BB7" w:rsidP="00FE6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Norfolk(q.v.).</w:t>
      </w:r>
    </w:p>
    <w:p w:rsidR="00FE6BB7" w:rsidRDefault="00FE6BB7" w:rsidP="00FE6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9218F">
        <w:rPr>
          <w:rFonts w:ascii="Times New Roman" w:hAnsi="Times New Roman" w:cs="Times New Roman"/>
        </w:rPr>
        <w:t>(</w:t>
      </w:r>
      <w:proofErr w:type="gramStart"/>
      <w:r w:rsidRPr="0009218F"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FE6BB7" w:rsidRDefault="00FE6BB7" w:rsidP="00FE6BB7">
      <w:pPr>
        <w:rPr>
          <w:rFonts w:ascii="Times New Roman" w:hAnsi="Times New Roman" w:cs="Times New Roman"/>
        </w:rPr>
      </w:pPr>
    </w:p>
    <w:p w:rsidR="00FE6BB7" w:rsidRDefault="00FE6BB7" w:rsidP="00FE6BB7">
      <w:pPr>
        <w:rPr>
          <w:rFonts w:ascii="Times New Roman" w:hAnsi="Times New Roman" w:cs="Times New Roman"/>
        </w:rPr>
      </w:pPr>
    </w:p>
    <w:p w:rsidR="00FE6BB7" w:rsidRDefault="00FE6BB7" w:rsidP="00FE6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2017</w:t>
      </w:r>
    </w:p>
    <w:p w:rsidR="00FE6BB7" w:rsidRPr="00E71FC3" w:rsidRDefault="00FE6BB7" w:rsidP="00E71FC3">
      <w:pPr>
        <w:pStyle w:val="NoSpacing"/>
      </w:pPr>
      <w:bookmarkStart w:id="0" w:name="_GoBack"/>
      <w:bookmarkEnd w:id="0"/>
    </w:p>
    <w:sectPr w:rsidR="00FE6BB7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BB7" w:rsidRDefault="00FE6BB7" w:rsidP="00E71FC3">
      <w:r>
        <w:separator/>
      </w:r>
    </w:p>
  </w:endnote>
  <w:endnote w:type="continuationSeparator" w:id="0">
    <w:p w:rsidR="00FE6BB7" w:rsidRDefault="00FE6BB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BB7" w:rsidRPr="00E71FC3" w:rsidRDefault="00FE6BB7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BB7" w:rsidRDefault="00FE6BB7" w:rsidP="00E71FC3">
      <w:r>
        <w:separator/>
      </w:r>
    </w:p>
  </w:footnote>
  <w:footnote w:type="continuationSeparator" w:id="0">
    <w:p w:rsidR="00FE6BB7" w:rsidRDefault="00FE6BB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BB7"/>
    <w:rsid w:val="001A7C09"/>
    <w:rsid w:val="00733BE7"/>
    <w:rsid w:val="00AB52E8"/>
    <w:rsid w:val="00B16D3F"/>
    <w:rsid w:val="00BB6C08"/>
    <w:rsid w:val="00E71FC3"/>
    <w:rsid w:val="00EF4813"/>
    <w:rsid w:val="00FE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5AAA55-0027-4C28-A2A8-B1EC69C5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E6BB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2017-01-18T21:50:00Z</dcterms:created>
  <dcterms:modified xsi:type="dcterms:W3CDTF">2017-01-18T22:07:00Z</dcterms:modified>
</cp:coreProperties>
</file>